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7F8C8" w14:textId="6B52533A" w:rsidR="0084158D" w:rsidRDefault="0084158D" w:rsidP="0084158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Master Nicholas GODFRITH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04FCFBB" w14:textId="20E115EC" w:rsidR="0084158D" w:rsidRDefault="0084158D" w:rsidP="0084158D">
      <w:pPr>
        <w:pStyle w:val="NoSpacing"/>
        <w:rPr>
          <w:rFonts w:eastAsia="Times New Roman" w:cs="Times New Roman"/>
          <w:szCs w:val="24"/>
        </w:rPr>
      </w:pPr>
    </w:p>
    <w:p w14:paraId="7612C22B" w14:textId="48AFD7BE" w:rsidR="0084158D" w:rsidRDefault="0084158D" w:rsidP="0084158D">
      <w:pPr>
        <w:pStyle w:val="NoSpacing"/>
        <w:rPr>
          <w:rFonts w:eastAsia="Times New Roman" w:cs="Times New Roman"/>
          <w:szCs w:val="24"/>
        </w:rPr>
      </w:pPr>
    </w:p>
    <w:p w14:paraId="1CF47210" w14:textId="2C2759B7" w:rsidR="0084158D" w:rsidRDefault="0084158D" w:rsidP="0084158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Sep.1485</w:t>
      </w:r>
      <w:r>
        <w:rPr>
          <w:rFonts w:eastAsia="Times New Roman" w:cs="Times New Roman"/>
          <w:szCs w:val="24"/>
        </w:rPr>
        <w:tab/>
        <w:t xml:space="preserve">The Will of Robert </w:t>
      </w:r>
      <w:proofErr w:type="spellStart"/>
      <w:r>
        <w:rPr>
          <w:rFonts w:eastAsia="Times New Roman" w:cs="Times New Roman"/>
          <w:szCs w:val="24"/>
        </w:rPr>
        <w:t>Ryngebourne</w:t>
      </w:r>
      <w:proofErr w:type="spellEnd"/>
      <w:r>
        <w:rPr>
          <w:rFonts w:eastAsia="Times New Roman" w:cs="Times New Roman"/>
          <w:szCs w:val="24"/>
        </w:rPr>
        <w:t>(q.v.) was proved before him.</w:t>
      </w:r>
    </w:p>
    <w:p w14:paraId="533457EC" w14:textId="0B542B0A" w:rsidR="0084158D" w:rsidRDefault="003A1AE9" w:rsidP="0084158D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r w:rsidR="0084158D">
        <w:rPr>
          <w:rFonts w:eastAsia="Times New Roman" w:cs="Times New Roman"/>
          <w:szCs w:val="24"/>
        </w:rPr>
        <w:t xml:space="preserve">(“The </w:t>
      </w:r>
      <w:proofErr w:type="spellStart"/>
      <w:r w:rsidR="0084158D">
        <w:rPr>
          <w:rFonts w:eastAsia="Times New Roman" w:cs="Times New Roman"/>
          <w:szCs w:val="24"/>
        </w:rPr>
        <w:t>Logge</w:t>
      </w:r>
      <w:proofErr w:type="spellEnd"/>
      <w:r w:rsidR="0084158D"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 w:rsidR="0084158D">
        <w:rPr>
          <w:rFonts w:eastAsia="Times New Roman" w:cs="Times New Roman"/>
          <w:szCs w:val="24"/>
        </w:rPr>
        <w:t>Habberjam</w:t>
      </w:r>
      <w:proofErr w:type="spellEnd"/>
      <w:r w:rsidR="0084158D">
        <w:rPr>
          <w:rFonts w:eastAsia="Times New Roman" w:cs="Times New Roman"/>
          <w:szCs w:val="24"/>
        </w:rPr>
        <w:t xml:space="preserve"> and Peter Hammond, pub. The Richard III Society 2008 vol. I pp.443-5)</w:t>
      </w:r>
    </w:p>
    <w:p w14:paraId="1A1DE934" w14:textId="77777777" w:rsidR="0084158D" w:rsidRDefault="0084158D" w:rsidP="0084158D">
      <w:pPr>
        <w:pStyle w:val="NoSpacing"/>
        <w:rPr>
          <w:rFonts w:eastAsia="Times New Roman" w:cs="Times New Roman"/>
          <w:szCs w:val="24"/>
        </w:rPr>
      </w:pPr>
    </w:p>
    <w:p w14:paraId="08883C05" w14:textId="77777777" w:rsidR="0084158D" w:rsidRDefault="0084158D" w:rsidP="0084158D">
      <w:pPr>
        <w:pStyle w:val="NoSpacing"/>
        <w:rPr>
          <w:rFonts w:eastAsia="Times New Roman" w:cs="Times New Roman"/>
          <w:szCs w:val="24"/>
        </w:rPr>
      </w:pPr>
    </w:p>
    <w:p w14:paraId="6D735445" w14:textId="77777777" w:rsidR="0084158D" w:rsidRDefault="0084158D" w:rsidP="0084158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November 2022</w:t>
      </w:r>
    </w:p>
    <w:p w14:paraId="7CA98523" w14:textId="7C74CDB4" w:rsidR="0084158D" w:rsidRPr="0084158D" w:rsidRDefault="0084158D" w:rsidP="0084158D">
      <w:pPr>
        <w:pStyle w:val="NoSpacing"/>
        <w:rPr>
          <w:rFonts w:eastAsia="Times New Roman" w:cs="Times New Roman"/>
          <w:szCs w:val="24"/>
        </w:rPr>
      </w:pPr>
    </w:p>
    <w:p w14:paraId="2AEF38C2" w14:textId="3ED2EC27" w:rsidR="0084158D" w:rsidRPr="0084158D" w:rsidRDefault="0084158D" w:rsidP="0084158D">
      <w:pPr>
        <w:pStyle w:val="NoSpacing"/>
        <w:rPr>
          <w:rFonts w:eastAsia="Times New Roman" w:cs="Times New Roman"/>
          <w:szCs w:val="24"/>
        </w:rPr>
      </w:pPr>
    </w:p>
    <w:p w14:paraId="049B62F1" w14:textId="0EDA21FB" w:rsidR="0084158D" w:rsidRPr="0084158D" w:rsidRDefault="0084158D" w:rsidP="0084158D">
      <w:pPr>
        <w:pStyle w:val="NoSpacing"/>
        <w:rPr>
          <w:rFonts w:eastAsia="Times New Roman" w:cs="Times New Roman"/>
          <w:szCs w:val="24"/>
        </w:rPr>
      </w:pPr>
    </w:p>
    <w:p w14:paraId="67732A18" w14:textId="0C7437E0" w:rsidR="0084158D" w:rsidRPr="0084158D" w:rsidRDefault="0084158D" w:rsidP="00932864">
      <w:pPr>
        <w:pStyle w:val="NoSpacing"/>
        <w:rPr>
          <w:rFonts w:eastAsia="Times New Roman" w:cs="Times New Roman"/>
          <w:szCs w:val="24"/>
        </w:rPr>
      </w:pPr>
    </w:p>
    <w:p w14:paraId="7C7974AC" w14:textId="77777777" w:rsidR="00932864" w:rsidRDefault="00932864" w:rsidP="00932864">
      <w:pPr>
        <w:pStyle w:val="NoSpacing"/>
        <w:rPr>
          <w:rFonts w:eastAsia="Times New Roman" w:cs="Times New Roman"/>
          <w:szCs w:val="24"/>
        </w:rPr>
      </w:pPr>
    </w:p>
    <w:p w14:paraId="21BEA760" w14:textId="2A27D5BC" w:rsidR="00932864" w:rsidRDefault="00932864" w:rsidP="00932864">
      <w:pPr>
        <w:pStyle w:val="NoSpacing"/>
        <w:rPr>
          <w:rFonts w:eastAsia="Times New Roman" w:cs="Times New Roman"/>
          <w:szCs w:val="24"/>
        </w:rPr>
      </w:pPr>
    </w:p>
    <w:p w14:paraId="553F4831" w14:textId="77C150CC" w:rsidR="00932864" w:rsidRDefault="00932864" w:rsidP="00932864">
      <w:pPr>
        <w:pStyle w:val="NoSpacing"/>
        <w:rPr>
          <w:rFonts w:eastAsia="Times New Roman" w:cs="Times New Roman"/>
          <w:szCs w:val="24"/>
        </w:rPr>
      </w:pPr>
    </w:p>
    <w:p w14:paraId="4E458983" w14:textId="77777777" w:rsidR="00932864" w:rsidRPr="00932864" w:rsidRDefault="00932864" w:rsidP="00932864">
      <w:pPr>
        <w:pStyle w:val="NoSpacing"/>
        <w:rPr>
          <w:rFonts w:eastAsia="Times New Roman" w:cs="Times New Roman"/>
          <w:szCs w:val="24"/>
        </w:rPr>
      </w:pPr>
    </w:p>
    <w:p w14:paraId="7083745B" w14:textId="09F12116" w:rsidR="00932864" w:rsidRPr="00932864" w:rsidRDefault="00932864" w:rsidP="00FE4CA2">
      <w:pPr>
        <w:pStyle w:val="NoSpacing"/>
        <w:rPr>
          <w:rFonts w:eastAsia="Times New Roman" w:cs="Times New Roman"/>
          <w:szCs w:val="24"/>
        </w:rPr>
      </w:pPr>
    </w:p>
    <w:p w14:paraId="0A806540" w14:textId="0040CCAB" w:rsidR="00FE4CA2" w:rsidRPr="00FE4CA2" w:rsidRDefault="00FE4CA2" w:rsidP="00432604">
      <w:pPr>
        <w:pStyle w:val="NoSpacing"/>
        <w:rPr>
          <w:rFonts w:cs="Times New Roman"/>
          <w:szCs w:val="24"/>
        </w:rPr>
      </w:pPr>
    </w:p>
    <w:sectPr w:rsidR="00FE4CA2" w:rsidRPr="00FE4C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083D0" w14:textId="77777777" w:rsidR="00432604" w:rsidRDefault="00432604" w:rsidP="009139A6">
      <w:r>
        <w:separator/>
      </w:r>
    </w:p>
  </w:endnote>
  <w:endnote w:type="continuationSeparator" w:id="0">
    <w:p w14:paraId="29E40A3B" w14:textId="77777777" w:rsidR="00432604" w:rsidRDefault="004326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CE3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1C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23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EE3E0" w14:textId="77777777" w:rsidR="00432604" w:rsidRDefault="00432604" w:rsidP="009139A6">
      <w:r>
        <w:separator/>
      </w:r>
    </w:p>
  </w:footnote>
  <w:footnote w:type="continuationSeparator" w:id="0">
    <w:p w14:paraId="59404DCE" w14:textId="77777777" w:rsidR="00432604" w:rsidRDefault="004326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4BA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882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25F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604"/>
    <w:rsid w:val="000666E0"/>
    <w:rsid w:val="002510B7"/>
    <w:rsid w:val="003A1AE9"/>
    <w:rsid w:val="00432604"/>
    <w:rsid w:val="00570452"/>
    <w:rsid w:val="005C130B"/>
    <w:rsid w:val="00826F5C"/>
    <w:rsid w:val="0084158D"/>
    <w:rsid w:val="009139A6"/>
    <w:rsid w:val="00932864"/>
    <w:rsid w:val="009448BB"/>
    <w:rsid w:val="00947624"/>
    <w:rsid w:val="00A3176C"/>
    <w:rsid w:val="00A83694"/>
    <w:rsid w:val="00AE65F8"/>
    <w:rsid w:val="00BA00AB"/>
    <w:rsid w:val="00CB4ED9"/>
    <w:rsid w:val="00EB3209"/>
    <w:rsid w:val="00F41096"/>
    <w:rsid w:val="00F5287F"/>
    <w:rsid w:val="00FE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88C47"/>
  <w15:chartTrackingRefBased/>
  <w15:docId w15:val="{B831754B-A1AB-4B17-B349-6F1D4CF20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152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2022-11-11T18:07:00Z</dcterms:created>
  <dcterms:modified xsi:type="dcterms:W3CDTF">2022-11-11T20:46:00Z</dcterms:modified>
</cp:coreProperties>
</file>